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779" w:rsidRDefault="00DB1779" w:rsidP="00DB17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WAYTE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DB1779" w:rsidRDefault="00DB1779" w:rsidP="00DB17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Walden, Essex. Yeoman.</w:t>
      </w:r>
    </w:p>
    <w:p w:rsidR="00DB1779" w:rsidRDefault="00DB1779" w:rsidP="00DB1779">
      <w:pPr>
        <w:rPr>
          <w:rFonts w:ascii="Times New Roman" w:hAnsi="Times New Roman" w:cs="Times New Roman"/>
        </w:rPr>
      </w:pPr>
    </w:p>
    <w:p w:rsidR="00DB1779" w:rsidRDefault="00DB1779" w:rsidP="00DB1779">
      <w:pPr>
        <w:rPr>
          <w:rFonts w:ascii="Times New Roman" w:hAnsi="Times New Roman" w:cs="Times New Roman"/>
        </w:rPr>
      </w:pPr>
    </w:p>
    <w:p w:rsidR="00DB1779" w:rsidRDefault="00DB1779" w:rsidP="00DB17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John Bird(q.v.) brought a plaint of detinue of a written obligation against</w:t>
      </w:r>
    </w:p>
    <w:p w:rsidR="00DB1779" w:rsidRDefault="00DB1779" w:rsidP="00DB17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him.     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DB1779" w:rsidRDefault="00DB1779" w:rsidP="00DB1779">
      <w:pPr>
        <w:rPr>
          <w:rFonts w:ascii="Times New Roman" w:hAnsi="Times New Roman" w:cs="Times New Roman"/>
        </w:rPr>
      </w:pPr>
    </w:p>
    <w:p w:rsidR="00DB1779" w:rsidRDefault="00DB1779" w:rsidP="00DB1779">
      <w:pPr>
        <w:rPr>
          <w:rFonts w:ascii="Times New Roman" w:hAnsi="Times New Roman" w:cs="Times New Roman"/>
        </w:rPr>
      </w:pPr>
    </w:p>
    <w:p w:rsidR="00DB1779" w:rsidRDefault="00DB1779" w:rsidP="00DB17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April 2017</w:t>
      </w:r>
    </w:p>
    <w:p w:rsidR="006B2F86" w:rsidRPr="00E71FC3" w:rsidRDefault="00DB177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1779" w:rsidRDefault="00DB1779" w:rsidP="00E71FC3">
      <w:r>
        <w:separator/>
      </w:r>
    </w:p>
  </w:endnote>
  <w:endnote w:type="continuationSeparator" w:id="0">
    <w:p w:rsidR="00DB1779" w:rsidRDefault="00DB177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1779" w:rsidRDefault="00DB1779" w:rsidP="00E71FC3">
      <w:r>
        <w:separator/>
      </w:r>
    </w:p>
  </w:footnote>
  <w:footnote w:type="continuationSeparator" w:id="0">
    <w:p w:rsidR="00DB1779" w:rsidRDefault="00DB177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779"/>
    <w:rsid w:val="001A7C09"/>
    <w:rsid w:val="00577BD5"/>
    <w:rsid w:val="00656CBA"/>
    <w:rsid w:val="006A1F77"/>
    <w:rsid w:val="00733BE7"/>
    <w:rsid w:val="00AB52E8"/>
    <w:rsid w:val="00B16D3F"/>
    <w:rsid w:val="00BB41AC"/>
    <w:rsid w:val="00DB177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319B93-2CC3-4B19-9E99-213C4F3DC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B177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2017-05-06T19:25:00Z</dcterms:created>
  <dcterms:modified xsi:type="dcterms:W3CDTF">2017-05-06T19:25:00Z</dcterms:modified>
</cp:coreProperties>
</file>